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334A2" w14:textId="77777777" w:rsidR="008A2344" w:rsidRDefault="008A2344" w:rsidP="008A2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RYSSE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13F7073E" w14:textId="77777777" w:rsidR="008A2344" w:rsidRDefault="008A2344" w:rsidP="008A2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6DD8794" w14:textId="77777777" w:rsidR="008A2344" w:rsidRDefault="008A2344" w:rsidP="008A2344">
      <w:pPr>
        <w:pStyle w:val="NoSpacing"/>
        <w:rPr>
          <w:rFonts w:cs="Times New Roman"/>
          <w:szCs w:val="24"/>
        </w:rPr>
      </w:pPr>
    </w:p>
    <w:p w14:paraId="7BA6F920" w14:textId="77777777" w:rsidR="008A2344" w:rsidRDefault="008A2344" w:rsidP="008A2344">
      <w:pPr>
        <w:pStyle w:val="NoSpacing"/>
        <w:rPr>
          <w:rFonts w:cs="Times New Roman"/>
          <w:szCs w:val="24"/>
        </w:rPr>
      </w:pPr>
    </w:p>
    <w:p w14:paraId="4FB041F3" w14:textId="77777777" w:rsidR="008A2344" w:rsidRDefault="008A2344" w:rsidP="008A2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 xml:space="preserve">He became apprenticed to William </w:t>
      </w:r>
      <w:proofErr w:type="spellStart"/>
      <w:r>
        <w:rPr>
          <w:rFonts w:cs="Times New Roman"/>
          <w:szCs w:val="24"/>
        </w:rPr>
        <w:t>Haryot</w:t>
      </w:r>
      <w:proofErr w:type="spellEnd"/>
      <w:r>
        <w:rPr>
          <w:rFonts w:cs="Times New Roman"/>
          <w:szCs w:val="24"/>
        </w:rPr>
        <w:t>, junior(q.v.) of London, draper.</w:t>
      </w:r>
    </w:p>
    <w:p w14:paraId="37DEF4E6" w14:textId="77777777" w:rsidR="008A2344" w:rsidRDefault="008A2344" w:rsidP="008A2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A4D9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7F65EB6D" w14:textId="77777777" w:rsidR="008A2344" w:rsidRDefault="008A2344" w:rsidP="008A2344">
      <w:pPr>
        <w:pStyle w:val="NoSpacing"/>
        <w:rPr>
          <w:rFonts w:cs="Times New Roman"/>
          <w:szCs w:val="24"/>
        </w:rPr>
      </w:pPr>
    </w:p>
    <w:p w14:paraId="0405A691" w14:textId="77777777" w:rsidR="008A2344" w:rsidRDefault="008A2344" w:rsidP="008A2344">
      <w:pPr>
        <w:pStyle w:val="NoSpacing"/>
        <w:rPr>
          <w:rFonts w:cs="Times New Roman"/>
          <w:szCs w:val="24"/>
        </w:rPr>
      </w:pPr>
    </w:p>
    <w:p w14:paraId="67D3C6CA" w14:textId="77777777" w:rsidR="008A2344" w:rsidRDefault="008A2344" w:rsidP="008A23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2024</w:t>
      </w:r>
    </w:p>
    <w:p w14:paraId="6CC0BB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CA565" w14:textId="77777777" w:rsidR="008A2344" w:rsidRDefault="008A2344" w:rsidP="009139A6">
      <w:r>
        <w:separator/>
      </w:r>
    </w:p>
  </w:endnote>
  <w:endnote w:type="continuationSeparator" w:id="0">
    <w:p w14:paraId="6C0EB3D6" w14:textId="77777777" w:rsidR="008A2344" w:rsidRDefault="008A23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F0E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09F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195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530F" w14:textId="77777777" w:rsidR="008A2344" w:rsidRDefault="008A2344" w:rsidP="009139A6">
      <w:r>
        <w:separator/>
      </w:r>
    </w:p>
  </w:footnote>
  <w:footnote w:type="continuationSeparator" w:id="0">
    <w:p w14:paraId="1C1F2ED2" w14:textId="77777777" w:rsidR="008A2344" w:rsidRDefault="008A23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26F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B89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E9C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344"/>
    <w:rsid w:val="000666E0"/>
    <w:rsid w:val="002510B7"/>
    <w:rsid w:val="00270799"/>
    <w:rsid w:val="005C130B"/>
    <w:rsid w:val="00826F5C"/>
    <w:rsid w:val="008A234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8CF9"/>
  <w15:chartTrackingRefBased/>
  <w15:docId w15:val="{CEFD7777-3215-4BD0-8D1E-114ADA78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23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2024-12-10T21:14:00Z</dcterms:created>
  <dcterms:modified xsi:type="dcterms:W3CDTF">2024-12-10T21:14:00Z</dcterms:modified>
</cp:coreProperties>
</file>